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4806" w:rsidRDefault="00101E18" w:rsidP="00D55A0B">
      <w:r>
        <w:rPr>
          <w:noProof/>
        </w:rPr>
        <w:drawing>
          <wp:anchor distT="0" distB="0" distL="114300" distR="114300" simplePos="0" relativeHeight="251658240" behindDoc="0" locked="0" layoutInCell="1" allowOverlap="1" wp14:anchorId="6D96E123" wp14:editId="5047EF7A">
            <wp:simplePos x="0" y="0"/>
            <wp:positionH relativeFrom="column">
              <wp:posOffset>469265</wp:posOffset>
            </wp:positionH>
            <wp:positionV relativeFrom="paragraph">
              <wp:posOffset>311785</wp:posOffset>
            </wp:positionV>
            <wp:extent cx="1819275" cy="838200"/>
            <wp:effectExtent l="0" t="0" r="9525" b="0"/>
            <wp:wrapNone/>
            <wp:docPr id="2" name="รูปภาพ 2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1E18" w:rsidRDefault="00B54806" w:rsidP="00B54806">
      <w:pPr>
        <w:spacing w:after="160" w:line="259" w:lineRule="auto"/>
      </w:pPr>
      <w:r>
        <w:rPr>
          <w:rFonts w:hint="cs"/>
          <w:cs/>
        </w:rPr>
        <w:t xml:space="preserve">  </w:t>
      </w:r>
      <w:r w:rsidR="00101E18">
        <w:rPr>
          <w:rFonts w:hint="cs"/>
          <w:cs/>
        </w:rPr>
        <w:t xml:space="preserve">                                       </w:t>
      </w:r>
      <w:r>
        <w:rPr>
          <w:rFonts w:hint="cs"/>
          <w:cs/>
        </w:rPr>
        <w:t xml:space="preserve"> </w:t>
      </w:r>
    </w:p>
    <w:p w:rsidR="00B54806" w:rsidRPr="00B54806" w:rsidRDefault="00101E18" w:rsidP="00B54806">
      <w:pPr>
        <w:spacing w:after="160" w:line="259" w:lineRule="auto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hint="cs"/>
          <w:cs/>
        </w:rPr>
        <w:t xml:space="preserve">                                                                                </w:t>
      </w:r>
      <w:r w:rsidR="00B54806">
        <w:rPr>
          <w:rFonts w:hint="cs"/>
          <w:cs/>
        </w:rPr>
        <w:t xml:space="preserve"> 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คำ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นำ</w:t>
      </w:r>
      <w:r w:rsidR="00B54806" w:rsidRPr="00B54806">
        <w:rPr>
          <w:rFonts w:ascii="TH SarabunPSK" w:hAnsi="TH SarabunPSK" w:cs="TH SarabunPSK"/>
          <w:b/>
          <w:bCs/>
          <w:sz w:val="40"/>
          <w:szCs w:val="40"/>
          <w:cs/>
        </w:rPr>
        <w:t xml:space="preserve">    </w:t>
      </w:r>
    </w:p>
    <w:p w:rsidR="00B54806" w:rsidRDefault="00B54806" w:rsidP="00D55A0B"/>
    <w:p w:rsidR="00EC73B4" w:rsidRDefault="00101E18" w:rsidP="00101E18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/>
          <w:sz w:val="32"/>
          <w:szCs w:val="32"/>
          <w:cs/>
        </w:rPr>
        <w:t>แบบฝึกทักษะคณิตศาสตร์ เรื่อง</w:t>
      </w:r>
      <w:r w:rsidR="00EC73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C73B4">
        <w:rPr>
          <w:rFonts w:ascii="TH SarabunPSK" w:hAnsi="TH SarabunPSK" w:cs="TH SarabunPSK"/>
          <w:sz w:val="32"/>
          <w:szCs w:val="32"/>
          <w:cs/>
        </w:rPr>
        <w:t xml:space="preserve">ความน่าจะเป็น </w:t>
      </w:r>
      <w:r w:rsidRPr="00101E18">
        <w:rPr>
          <w:rFonts w:ascii="TH SarabunPSK" w:hAnsi="TH SarabunPSK" w:cs="TH SarabunPSK"/>
          <w:sz w:val="32"/>
          <w:szCs w:val="32"/>
          <w:cs/>
        </w:rPr>
        <w:t xml:space="preserve">ชั้นมัธยมศึกษาปีที่ </w:t>
      </w:r>
      <w:r w:rsidRPr="00101E18">
        <w:rPr>
          <w:rFonts w:ascii="TH SarabunPSK" w:hAnsi="TH SarabunPSK" w:cs="TH SarabunPSK"/>
          <w:sz w:val="32"/>
          <w:szCs w:val="32"/>
        </w:rPr>
        <w:t>3</w:t>
      </w:r>
      <w:r w:rsidRPr="00101E18">
        <w:rPr>
          <w:rFonts w:ascii="TH SarabunPSK" w:hAnsi="TH SarabunPSK" w:cs="TH SarabunPSK"/>
          <w:sz w:val="32"/>
          <w:szCs w:val="32"/>
          <w:cs/>
        </w:rPr>
        <w:t xml:space="preserve"> นี้ จัดทำขึ้นตามมาตรฐาน</w:t>
      </w:r>
    </w:p>
    <w:p w:rsidR="00101E18" w:rsidRPr="00101E18" w:rsidRDefault="00101E18" w:rsidP="00EC73B4">
      <w:pPr>
        <w:spacing w:after="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/>
          <w:sz w:val="32"/>
          <w:szCs w:val="32"/>
          <w:cs/>
        </w:rPr>
        <w:t>การเรียนรู้และตัวชี้วัด กลุ่มสาระการเรียนรู้คณิตศาสตร์</w:t>
      </w: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1E18">
        <w:rPr>
          <w:rFonts w:ascii="TH SarabunPSK" w:hAnsi="TH SarabunPSK" w:cs="TH SarabunPSK"/>
          <w:sz w:val="32"/>
          <w:szCs w:val="32"/>
          <w:cs/>
        </w:rPr>
        <w:t>หลักสูตรแกนกลางการศึกษาขั้นพื้นฐาน พุทธศักราช 2551 ใช้ประกอบการจัดกิจกรรมการเรียนรู้ โดยใช้ควบคู่กับแผนการจัดการเรียนรู้</w:t>
      </w:r>
      <w:r w:rsidRPr="00101E18">
        <w:rPr>
          <w:rFonts w:ascii="TH SarabunPSK" w:hAnsi="TH SarabunPSK" w:cs="TH SarabunPSK" w:hint="cs"/>
          <w:sz w:val="32"/>
          <w:szCs w:val="32"/>
          <w:cs/>
        </w:rPr>
        <w:t>ตามแนวคิด</w:t>
      </w:r>
      <w:r w:rsidRPr="00101E18">
        <w:rPr>
          <w:rFonts w:ascii="TH SarabunPSK" w:hAnsi="TH SarabunPSK" w:cs="TH SarabunPSK"/>
          <w:sz w:val="32"/>
          <w:szCs w:val="32"/>
          <w:cs/>
        </w:rPr>
        <w:t>ของ</w:t>
      </w:r>
      <w:proofErr w:type="spellStart"/>
      <w:r w:rsidRPr="00101E18">
        <w:rPr>
          <w:rFonts w:ascii="TH SarabunPSK" w:hAnsi="TH SarabunPSK" w:cs="TH SarabunPSK"/>
          <w:sz w:val="32"/>
          <w:szCs w:val="32"/>
          <w:cs/>
        </w:rPr>
        <w:t>โพล</w:t>
      </w:r>
      <w:proofErr w:type="spellEnd"/>
      <w:r w:rsidRPr="00101E18">
        <w:rPr>
          <w:rFonts w:ascii="TH SarabunPSK" w:hAnsi="TH SarabunPSK" w:cs="TH SarabunPSK"/>
          <w:sz w:val="32"/>
          <w:szCs w:val="32"/>
          <w:cs/>
        </w:rPr>
        <w:t xml:space="preserve">ยา เรื่องความน่าจะเป็น  เพื่อให้นักเรียนได้ศึกษา ทำความเข้าใจ และฝึกฝนเกิดทักษะการเรียนรู้เกี่ยวกับความน่าจะเป็นมากยิ่งขึ้น สามารถนำไปประยุกต์ใช้ในชีวิตประจำวันได้อย่างมีประสิทธิภาพ </w:t>
      </w:r>
    </w:p>
    <w:p w:rsidR="00101E18" w:rsidRPr="00101E18" w:rsidRDefault="00101E18" w:rsidP="00101E18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/>
          <w:sz w:val="32"/>
          <w:szCs w:val="32"/>
          <w:cs/>
        </w:rPr>
        <w:t xml:space="preserve">แบบฝึกทักษะคณิตศาสตร์ เรื่อง ความน่าจะเป็น </w:t>
      </w:r>
      <w:r w:rsidRPr="00101E18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101E18">
        <w:rPr>
          <w:rFonts w:ascii="TH SarabunPSK" w:hAnsi="TH SarabunPSK" w:cs="TH SarabunPSK"/>
          <w:sz w:val="32"/>
          <w:szCs w:val="32"/>
          <w:cs/>
        </w:rPr>
        <w:t xml:space="preserve">ทั้งหมด </w:t>
      </w:r>
      <w:r w:rsidRPr="00101E18">
        <w:rPr>
          <w:rFonts w:ascii="TH SarabunPSK" w:hAnsi="TH SarabunPSK" w:cs="TH SarabunPSK"/>
          <w:sz w:val="32"/>
          <w:szCs w:val="32"/>
        </w:rPr>
        <w:t>5</w:t>
      </w:r>
      <w:r w:rsidRPr="00101E1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01E18">
        <w:rPr>
          <w:rFonts w:ascii="TH SarabunPSK" w:hAnsi="TH SarabunPSK" w:cs="TH SarabunPSK" w:hint="cs"/>
          <w:sz w:val="32"/>
          <w:szCs w:val="32"/>
          <w:cs/>
        </w:rPr>
        <w:t>เล่ม</w:t>
      </w:r>
      <w:r w:rsidRPr="00101E18">
        <w:rPr>
          <w:rFonts w:ascii="TH SarabunPSK" w:hAnsi="TH SarabunPSK" w:cs="TH SarabunPSK"/>
          <w:sz w:val="32"/>
          <w:szCs w:val="32"/>
          <w:cs/>
        </w:rPr>
        <w:t xml:space="preserve">  ดังนี้</w:t>
      </w:r>
    </w:p>
    <w:p w:rsidR="00101E18" w:rsidRPr="00101E18" w:rsidRDefault="00101E18" w:rsidP="00101E18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101E18">
        <w:rPr>
          <w:rFonts w:ascii="TH SarabunPSK" w:hAnsi="TH SarabunPSK" w:cs="TH SarabunPSK" w:hint="cs"/>
          <w:sz w:val="32"/>
          <w:szCs w:val="32"/>
          <w:cs/>
        </w:rPr>
        <w:t>เล่มที่</w:t>
      </w:r>
      <w:r w:rsidRPr="00101E18">
        <w:rPr>
          <w:rFonts w:ascii="TH SarabunPSK" w:hAnsi="TH SarabunPSK" w:cs="TH SarabunPSK"/>
          <w:sz w:val="32"/>
          <w:szCs w:val="32"/>
        </w:rPr>
        <w:t xml:space="preserve">1 </w:t>
      </w:r>
      <w:r w:rsidRPr="00101E18">
        <w:rPr>
          <w:rFonts w:ascii="TH SarabunPSK" w:hAnsi="TH SarabunPSK" w:cs="TH SarabunPSK" w:hint="cs"/>
          <w:sz w:val="32"/>
          <w:szCs w:val="32"/>
          <w:cs/>
        </w:rPr>
        <w:t>ความหมายของความน่าจะเป็น</w:t>
      </w:r>
    </w:p>
    <w:p w:rsidR="00101E18" w:rsidRPr="00101E18" w:rsidRDefault="00101E18" w:rsidP="00101E18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เล่มที่ </w:t>
      </w:r>
      <w:r w:rsidRPr="00101E18">
        <w:rPr>
          <w:rFonts w:ascii="TH SarabunPSK" w:hAnsi="TH SarabunPSK" w:cs="TH SarabunPSK"/>
          <w:sz w:val="32"/>
          <w:szCs w:val="32"/>
        </w:rPr>
        <w:t>2</w:t>
      </w: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การทดลองสุ่ม</w:t>
      </w:r>
    </w:p>
    <w:p w:rsidR="00101E18" w:rsidRPr="00101E18" w:rsidRDefault="00101E18" w:rsidP="00101E18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เล่มที่ </w:t>
      </w:r>
      <w:r w:rsidRPr="00101E18">
        <w:rPr>
          <w:rFonts w:ascii="TH SarabunPSK" w:hAnsi="TH SarabunPSK" w:cs="TH SarabunPSK"/>
          <w:sz w:val="32"/>
          <w:szCs w:val="32"/>
        </w:rPr>
        <w:t>3</w:t>
      </w: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เหตุการณ์</w:t>
      </w:r>
    </w:p>
    <w:p w:rsidR="00101E18" w:rsidRPr="00101E18" w:rsidRDefault="00101E18" w:rsidP="00101E18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เล่มที่ </w:t>
      </w:r>
      <w:r w:rsidRPr="00101E18">
        <w:rPr>
          <w:rFonts w:ascii="TH SarabunPSK" w:hAnsi="TH SarabunPSK" w:cs="TH SarabunPSK"/>
          <w:sz w:val="32"/>
          <w:szCs w:val="32"/>
        </w:rPr>
        <w:t>4</w:t>
      </w: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ความน่าจะเป็นของเหตุการณ์</w:t>
      </w:r>
    </w:p>
    <w:p w:rsidR="00101E18" w:rsidRPr="00101E18" w:rsidRDefault="00101E18" w:rsidP="00101E18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เล่มที่ </w:t>
      </w:r>
      <w:r w:rsidRPr="00101E18">
        <w:rPr>
          <w:rFonts w:ascii="TH SarabunPSK" w:hAnsi="TH SarabunPSK" w:cs="TH SarabunPSK"/>
          <w:sz w:val="32"/>
          <w:szCs w:val="32"/>
        </w:rPr>
        <w:t>5</w:t>
      </w: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ความน่าจะเป็นในชีวิตประจำวัน</w:t>
      </w:r>
    </w:p>
    <w:p w:rsidR="00101E18" w:rsidRPr="00101E18" w:rsidRDefault="00101E18" w:rsidP="00101E18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/>
          <w:sz w:val="32"/>
          <w:szCs w:val="32"/>
          <w:cs/>
        </w:rPr>
        <w:t xml:space="preserve">แบบฝึกทักษะคณิตศาสตร์เล่มนี้เป็นเล่มที่ </w:t>
      </w:r>
      <w:r>
        <w:rPr>
          <w:rFonts w:ascii="TH SarabunPSK" w:hAnsi="TH SarabunPSK" w:cs="TH SarabunPSK"/>
          <w:sz w:val="32"/>
          <w:szCs w:val="32"/>
        </w:rPr>
        <w:t>1</w:t>
      </w: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ความหมายของความน่าจะเป็น </w:t>
      </w:r>
      <w:r w:rsidRPr="00101E18">
        <w:rPr>
          <w:rFonts w:ascii="TH SarabunPSK" w:hAnsi="TH SarabunPSK" w:cs="TH SarabunPSK"/>
          <w:sz w:val="32"/>
          <w:szCs w:val="32"/>
          <w:cs/>
        </w:rPr>
        <w:t>ประกอบด้วย คำชี้แจงการใช้แบบฝึกทักษะคณิตศาสตร์ สาระสำคัญ จุดประสงค์การเรียนรู้  แบบทดสอบก่อนเรียน ใบความรู้ที่มีเนื้อหาและตัวอย่างประกอบ แบบฝึกทักษะ แบบทดสอบหลังเรียน โดยมุ่งเน้นให้นักเรียนประสบผลสำเร็จในการเรียนรู้ และมีผลสัมฤทธิ์ทางการเรียนที่สูงขึ้น</w:t>
      </w:r>
    </w:p>
    <w:p w:rsidR="00101E18" w:rsidRPr="00101E18" w:rsidRDefault="00101E18" w:rsidP="00101E18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/>
          <w:sz w:val="32"/>
          <w:szCs w:val="32"/>
          <w:cs/>
        </w:rPr>
        <w:tab/>
        <w:t>ผู้จัดทำหวังเป็นอย่างยิ่งว่าแบบฝึกทักษะคณิตศาสตร์ เรื่อง</w:t>
      </w:r>
      <w:r w:rsidR="00EC73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1E18">
        <w:rPr>
          <w:rFonts w:ascii="TH SarabunPSK" w:hAnsi="TH SarabunPSK" w:cs="TH SarabunPSK"/>
          <w:sz w:val="32"/>
          <w:szCs w:val="32"/>
          <w:cs/>
        </w:rPr>
        <w:t>ความน่าจะเป็น</w:t>
      </w:r>
      <w:r w:rsidR="00EC73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1E18">
        <w:rPr>
          <w:rFonts w:ascii="TH SarabunPSK" w:hAnsi="TH SarabunPSK" w:cs="TH SarabunPSK"/>
          <w:sz w:val="32"/>
          <w:szCs w:val="32"/>
          <w:cs/>
        </w:rPr>
        <w:t>เล่มนี้จะเป็นเครื่องมือที่ใช้พัฒนานักเรียนให้มีผลการเรียนที่ก้าวหน้ายิ่งขึ้นไป และเป็นประโยชน์แก่ผู้ที่สนใจจะนำไปประยุกต์ใช้ตามสมควร</w:t>
      </w:r>
    </w:p>
    <w:p w:rsidR="00101E18" w:rsidRPr="00101E18" w:rsidRDefault="00101E18" w:rsidP="007165B8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/>
          <w:sz w:val="32"/>
          <w:szCs w:val="32"/>
          <w:cs/>
        </w:rPr>
        <w:tab/>
      </w:r>
    </w:p>
    <w:p w:rsidR="00101E18" w:rsidRDefault="00101E18" w:rsidP="00101E18">
      <w:pPr>
        <w:spacing w:after="0"/>
        <w:rPr>
          <w:rFonts w:ascii="TH SarabunPSK" w:hAnsi="TH SarabunPSK" w:cs="TH SarabunPSK"/>
          <w:sz w:val="32"/>
          <w:szCs w:val="32"/>
        </w:rPr>
      </w:pPr>
      <w:r w:rsidRPr="00101E18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                           จันทร์ฉาย   หอมเหม</w:t>
      </w:r>
    </w:p>
    <w:p w:rsidR="00101E18" w:rsidRDefault="00101E18" w:rsidP="00101E18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7165B8" w:rsidRPr="00101E18" w:rsidRDefault="007165B8" w:rsidP="00101E18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01E18" w:rsidRDefault="00101E18" w:rsidP="00D55A0B">
      <w:r>
        <w:rPr>
          <w:noProof/>
        </w:rPr>
        <w:drawing>
          <wp:anchor distT="0" distB="0" distL="114300" distR="114300" simplePos="0" relativeHeight="251660288" behindDoc="0" locked="0" layoutInCell="1" allowOverlap="1" wp14:anchorId="376BBB36" wp14:editId="3AF9E58D">
            <wp:simplePos x="0" y="0"/>
            <wp:positionH relativeFrom="column">
              <wp:posOffset>554355</wp:posOffset>
            </wp:positionH>
            <wp:positionV relativeFrom="paragraph">
              <wp:posOffset>50165</wp:posOffset>
            </wp:positionV>
            <wp:extent cx="1819275" cy="838200"/>
            <wp:effectExtent l="0" t="0" r="9525" b="0"/>
            <wp:wrapNone/>
            <wp:docPr id="34" name="รูปภาพ 34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1E18" w:rsidRDefault="00101E18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                              สารบัญ</w:t>
      </w:r>
    </w:p>
    <w:tbl>
      <w:tblPr>
        <w:tblW w:w="9606" w:type="dxa"/>
        <w:tblLook w:val="04A0" w:firstRow="1" w:lastRow="0" w:firstColumn="1" w:lastColumn="0" w:noHBand="0" w:noVBand="1"/>
      </w:tblPr>
      <w:tblGrid>
        <w:gridCol w:w="8330"/>
        <w:gridCol w:w="1276"/>
      </w:tblGrid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101E1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เรื่อง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101E1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หน้า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คำนำ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ก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สารบัญ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ข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คำชี้แจงในการใช้แบบฝึกทักษะคณิตศาสตร์    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คำแนะนำการใช้แบบฝึกทักษะคณิตศาสตร์สำหรับครู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คำแนะนำ</w:t>
            </w: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การใช้แบบฝึกทักษะคณิตศาสตร์</w:t>
            </w: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สำหรับ</w:t>
            </w: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</w:t>
            </w: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ขั้นตอนการเรียนโดยใช้แบบฝึกทักษะคณิตศาสตร์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ข้อตกลงร่วมกัน  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แผนผังการจัดชั้นเรียน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มาตรฐานการเรียนรู้</w:t>
            </w: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ตัวชี้วัด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สาระสำคัญ/สาระการเรียนรู้/</w:t>
            </w:r>
            <w:r w:rsidRPr="00101E18">
              <w:rPr>
                <w:rFonts w:ascii="TH SarabunPSK" w:hAnsi="TH SarabunPSK" w:cs="TH SarabunPSK"/>
                <w:sz w:val="32"/>
                <w:szCs w:val="32"/>
                <w:cs/>
              </w:rPr>
              <w:t>จุดประสงค์การเรียนรู้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791EC3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กระดาษคำตอบแบบทดสอบก่อนเรียน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791EC3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9A5155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ใบความรู้</w:t>
            </w:r>
            <w:r w:rsidR="00101E18"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791EC3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แบบฝึกทักษะที่ </w:t>
            </w:r>
            <w:r w:rsidRPr="00101E1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36385A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20</w:t>
            </w:r>
            <w:bookmarkStart w:id="0" w:name="_GoBack"/>
            <w:bookmarkEnd w:id="0"/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แบบฝึกทักษะที่ </w:t>
            </w:r>
            <w:r w:rsidRPr="00101E18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กระดาษคำตอบแบบทดสอบหลังเรียน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731FFF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DD5497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</w:tr>
      <w:tr w:rsidR="00101E18" w:rsidRPr="00101E18" w:rsidTr="00464DF6">
        <w:tc>
          <w:tcPr>
            <w:tcW w:w="8330" w:type="dxa"/>
            <w:shd w:val="clear" w:color="auto" w:fill="auto"/>
          </w:tcPr>
          <w:p w:rsidR="00101E18" w:rsidRPr="00101E18" w:rsidRDefault="00101E18" w:rsidP="00AA1DE3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ภาคผนวก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731FFF" w:rsidP="00AA1DE3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DD5497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</w:tr>
    </w:tbl>
    <w:p w:rsidR="009A5155" w:rsidRDefault="009A5155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9A5155" w:rsidRDefault="009A5155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101E18" w:rsidRDefault="00101E18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F000BC0" wp14:editId="3FCFC255">
            <wp:simplePos x="0" y="0"/>
            <wp:positionH relativeFrom="column">
              <wp:posOffset>878205</wp:posOffset>
            </wp:positionH>
            <wp:positionV relativeFrom="paragraph">
              <wp:posOffset>250825</wp:posOffset>
            </wp:positionV>
            <wp:extent cx="1819275" cy="838200"/>
            <wp:effectExtent l="0" t="0" r="9525" b="0"/>
            <wp:wrapNone/>
            <wp:docPr id="83" name="รูปภาพ 83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1E18" w:rsidRDefault="00101E18" w:rsidP="009A5155">
      <w:pPr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/>
          <w:b/>
          <w:bCs/>
          <w:sz w:val="40"/>
          <w:szCs w:val="40"/>
        </w:rPr>
        <w:t xml:space="preserve">                                               </w:t>
      </w:r>
      <w:r w:rsidR="009A5155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สารบัญ (ต่อ)</w:t>
      </w:r>
    </w:p>
    <w:tbl>
      <w:tblPr>
        <w:tblW w:w="9606" w:type="dxa"/>
        <w:tblLook w:val="04A0" w:firstRow="1" w:lastRow="0" w:firstColumn="1" w:lastColumn="0" w:noHBand="0" w:noVBand="1"/>
      </w:tblPr>
      <w:tblGrid>
        <w:gridCol w:w="8330"/>
        <w:gridCol w:w="1276"/>
      </w:tblGrid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101E1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เรื่อง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101E18" w:rsidP="00101E18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101E1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หน้า</w:t>
            </w:r>
          </w:p>
        </w:tc>
      </w:tr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เฉลยแบบทดสอบก่อนเรียน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30</w:t>
            </w:r>
          </w:p>
        </w:tc>
      </w:tr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เฉลยแบบฝึกทักษะที่ </w:t>
            </w:r>
            <w:r w:rsidRPr="00101E1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31</w:t>
            </w:r>
          </w:p>
        </w:tc>
      </w:tr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เฉลยแบบฝึกทักษะที่ </w:t>
            </w:r>
            <w:r w:rsidRPr="00101E18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32</w:t>
            </w:r>
          </w:p>
        </w:tc>
      </w:tr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เฉลยแบบทด</w:t>
            </w: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สอบหลังเรียน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33</w:t>
            </w:r>
          </w:p>
        </w:tc>
      </w:tr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ตารางบันทึกคะแนนแบบฝึกทักษะคณิตศาสตร์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34</w:t>
            </w:r>
          </w:p>
        </w:tc>
      </w:tr>
      <w:tr w:rsidR="00101E18" w:rsidRPr="00101E18" w:rsidTr="00AA1DE3">
        <w:tc>
          <w:tcPr>
            <w:tcW w:w="8330" w:type="dxa"/>
            <w:shd w:val="clear" w:color="auto" w:fill="auto"/>
          </w:tcPr>
          <w:p w:rsidR="00101E18" w:rsidRPr="00101E18" w:rsidRDefault="00101E18" w:rsidP="00101E18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1E18">
              <w:rPr>
                <w:rFonts w:ascii="TH SarabunPSK" w:hAnsi="TH SarabunPSK" w:cs="TH SarabunPSK" w:hint="cs"/>
                <w:sz w:val="32"/>
                <w:szCs w:val="32"/>
                <w:cs/>
              </w:rPr>
              <w:t>บรรณานุกรม</w:t>
            </w:r>
          </w:p>
        </w:tc>
        <w:tc>
          <w:tcPr>
            <w:tcW w:w="1276" w:type="dxa"/>
            <w:shd w:val="clear" w:color="auto" w:fill="auto"/>
          </w:tcPr>
          <w:p w:rsidR="00101E18" w:rsidRPr="00101E18" w:rsidRDefault="00DD5497" w:rsidP="00101E18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35</w:t>
            </w:r>
          </w:p>
        </w:tc>
      </w:tr>
    </w:tbl>
    <w:p w:rsidR="00101E18" w:rsidRPr="00101E18" w:rsidRDefault="00101E18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sectPr w:rsidR="00101E18" w:rsidRPr="00101E18" w:rsidSect="00731FFF">
      <w:headerReference w:type="default" r:id="rId11"/>
      <w:footerReference w:type="default" r:id="rId12"/>
      <w:pgSz w:w="11906" w:h="16838"/>
      <w:pgMar w:top="1440" w:right="1440" w:bottom="1440" w:left="1440" w:header="708" w:footer="708" w:gutter="0"/>
      <w:pgNumType w:fmt="thaiLetters"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3002" w:rsidRDefault="00F13002" w:rsidP="00E55F6A">
      <w:pPr>
        <w:spacing w:after="0" w:line="240" w:lineRule="auto"/>
      </w:pPr>
      <w:r>
        <w:separator/>
      </w:r>
    </w:p>
  </w:endnote>
  <w:endnote w:type="continuationSeparator" w:id="0">
    <w:p w:rsidR="00F13002" w:rsidRDefault="00F13002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28C9" w:rsidRDefault="00F228C9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6E2A0C63" wp14:editId="5E2A195D">
              <wp:simplePos x="0" y="0"/>
              <wp:positionH relativeFrom="column">
                <wp:posOffset>76200</wp:posOffset>
              </wp:positionH>
              <wp:positionV relativeFrom="paragraph">
                <wp:posOffset>-790575</wp:posOffset>
              </wp:positionV>
              <wp:extent cx="5897245" cy="1210310"/>
              <wp:effectExtent l="0" t="0" r="8255" b="8890"/>
              <wp:wrapTight wrapText="bothSides">
                <wp:wrapPolygon edited="0">
                  <wp:start x="17374" y="0"/>
                  <wp:lineTo x="2023" y="0"/>
                  <wp:lineTo x="209" y="680"/>
                  <wp:lineTo x="0" y="6800"/>
                  <wp:lineTo x="0" y="9179"/>
                  <wp:lineTo x="977" y="10879"/>
                  <wp:lineTo x="558" y="15979"/>
                  <wp:lineTo x="558" y="20399"/>
                  <wp:lineTo x="1116" y="21419"/>
                  <wp:lineTo x="3768" y="21419"/>
                  <wp:lineTo x="6629" y="21419"/>
                  <wp:lineTo x="21560" y="21419"/>
                  <wp:lineTo x="21560" y="0"/>
                  <wp:lineTo x="17374" y="0"/>
                </wp:wrapPolygon>
              </wp:wrapTight>
              <wp:docPr id="256" name="กลุ่ม 2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7245" cy="1210310"/>
                        <a:chOff x="0" y="71406"/>
                        <a:chExt cx="5791279" cy="1180746"/>
                      </a:xfrm>
                    </wpg:grpSpPr>
                    <pic:pic xmlns:pic="http://schemas.openxmlformats.org/drawingml/2006/picture">
                      <pic:nvPicPr>
                        <pic:cNvPr id="255" name="รูปภาพ 25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669059" y="90616"/>
                          <a:ext cx="1021492" cy="114506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5" name="รูปภาพ 55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90616"/>
                          <a:ext cx="1029730" cy="115329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54" name="รูปภาพ 254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46205" y="98854"/>
                          <a:ext cx="716692" cy="115329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6" name="รูปภาพ 5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690551" y="107092"/>
                          <a:ext cx="939114" cy="112858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7" name="รูปภาพ 57"/>
                        <pic:cNvPicPr>
                          <a:picLocks noChangeAspect="1"/>
                        </pic:cNvPicPr>
                      </pic:nvPicPr>
                      <pic:blipFill rotWithShape="1"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6715"/>
                        <a:stretch/>
                      </pic:blipFill>
                      <pic:spPr bwMode="auto">
                        <a:xfrm>
                          <a:off x="1820590" y="71406"/>
                          <a:ext cx="947323" cy="117250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8" name="รูปภาพ 58"/>
                        <pic:cNvPicPr>
                          <a:picLocks noChangeAspect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703884" y="71406"/>
                          <a:ext cx="1087395" cy="114506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กลุ่ม 256" o:spid="_x0000_s1026" style="position:absolute;margin-left:6pt;margin-top:-62.25pt;width:464.35pt;height:95.3pt;z-index:251674624;mso-width-relative:margin;mso-height-relative:margin" coordorigin=",714" coordsize="57912,1180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รูปภาพ 255" o:spid="_x0000_s1027" type="#_x0000_t75" style="position:absolute;left:26690;top:906;width:10215;height:11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csqjDAAAA3AAAAA8AAABkcnMvZG93bnJldi54bWxEj0GLwjAUhO+C/yE8wZumq3QpXaMsgiCI&#10;K1v1/mzetqXNS2mi1n+/EQSPw8x8wyxWvWnEjTpXWVbwMY1AEOdWV1woOB03kwSE88gaG8uk4EEO&#10;VsvhYIGptnf+pVvmCxEg7FJUUHrfplK6vCSDbmpb4uD92c6gD7IrpO7wHuCmkbMo+pQGKw4LJba0&#10;Limvs6tRkM/rTV3320PMP7G7Jhd/znZ7pcaj/vsLhKfev8Ov9lYrmMUxPM+EIyC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FyyqMMAAADcAAAADwAAAAAAAAAAAAAAAACf&#10;AgAAZHJzL2Rvd25yZXYueG1sUEsFBgAAAAAEAAQA9wAAAI8DAAAAAA==&#10;">
                <v:imagedata r:id="rId7" o:title=""/>
                <v:path arrowok="t"/>
              </v:shape>
              <v:shape id="รูปภาพ 55" o:spid="_x0000_s1028" type="#_x0000_t75" style="position:absolute;top:906;width:10297;height:11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7vufFAAAA2wAAAA8AAABkcnMvZG93bnJldi54bWxEj0FrwkAUhO+C/2F5Qi+im5amhOgqtlCo&#10;l0JjDvX2yD43wezbkF11++/dQqHHYWa+YdbbaHtxpdF3jhU8LjMQxI3THRsF9eF9UYDwAVlj75gU&#10;/JCH7WY6WWOp3Y2/6FoFIxKEfYkK2hCGUkrftGTRL91AnLyTGy2GJEcj9Yi3BLe9fMqyF2mx47TQ&#10;4kBvLTXn6mIVzJ/x+zWPlan3xaWoD0eTxU+j1MMs7lYgAsXwH/5rf2gFeQ6/X9IPkJ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+77nxQAAANsAAAAPAAAAAAAAAAAAAAAA&#10;AJ8CAABkcnMvZG93bnJldi54bWxQSwUGAAAAAAQABAD3AAAAkQMAAAAA&#10;">
                <v:imagedata r:id="rId8" o:title=""/>
                <v:path arrowok="t"/>
              </v:shape>
              <v:shape id="รูปภาพ 254" o:spid="_x0000_s1029" type="#_x0000_t75" style="position:absolute;left:10462;top:988;width:7166;height:11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2eWHHAAAA3AAAAA8AAABkcnMvZG93bnJldi54bWxEj91qwkAUhO8LfYflFHpXN4oWia5iW4WW&#10;CuIPqHeH7DFJzZ4N2W02fftuoeDlMDPfMNN5ZyrRUuNKywr6vQQEcWZ1ybmCw371NAbhPLLGyjIp&#10;+CEH89n93RRTbQNvqd35XEQIuxQVFN7XqZQuK8ig69maOHoX2xj0UTa51A2GCDeVHCTJszRYclwo&#10;sKbXgrLr7tsoWL3g17EdfWzqcP5crvfXcCrfglKPD91iAsJT52/h//a7VjAYDeHvTDwCcvYL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G2eWHHAAAA3AAAAA8AAAAAAAAAAAAA&#10;AAAAnwIAAGRycy9kb3ducmV2LnhtbFBLBQYAAAAABAAEAPcAAACTAwAAAAA=&#10;">
                <v:imagedata r:id="rId9" o:title=""/>
                <v:path arrowok="t"/>
              </v:shape>
              <v:shape id="รูปภาพ 56" o:spid="_x0000_s1030" type="#_x0000_t75" style="position:absolute;left:36905;top:1070;width:9391;height:112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XaUHCAAAA2wAAAA8AAABkcnMvZG93bnJldi54bWxEj0FrwkAUhO8F/8PyhN7qxlKDRFexhWJu&#10;YhS8PrLPJJp9G7Nb3f57VxA8DjPzDTNfBtOKK/WusaxgPEpAEJdWN1wp2O9+P6YgnEfW2FomBf/k&#10;YLkYvM0x0/bGW7oWvhIRwi5DBbX3XSalK2sy6Ea2I47e0fYGfZR9JXWPtwg3rfxMklQabDgu1NjR&#10;T03lufgzCsoThVO+3sqwuXyHr3xdXA5podT7MKxmIDwF/wo/27lWMEnh8SX+ALm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V2lBwgAAANsAAAAPAAAAAAAAAAAAAAAAAJ8C&#10;AABkcnMvZG93bnJldi54bWxQSwUGAAAAAAQABAD3AAAAjgMAAAAA&#10;">
                <v:imagedata r:id="rId10" o:title=""/>
                <v:path arrowok="t"/>
              </v:shape>
              <v:shape id="รูปภาพ 57" o:spid="_x0000_s1031" type="#_x0000_t75" style="position:absolute;left:18205;top:714;width:9474;height:117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X8ZDEAAAA2wAAAA8AAABkcnMvZG93bnJldi54bWxEj0tvwjAQhO+V+A/WInGpwIGWhwIG8VCl&#10;XnlcclviJYkSr63YQPj3daVKPY5m5hvNatOZRjyo9ZVlBeNRAoI4t7riQsHl/DVcgPABWWNjmRS8&#10;yMNm3XtbYartk4/0OIVCRAj7FBWUIbhUSp+XZNCPrCOO3s22BkOUbSF1i88IN42cJMlMGqw4LpTo&#10;aF9SXp/uRkE47C51Ruf5e3b9rK8fN/dyh0ypQb/bLkEE6sJ/+K/9rRVM5/D7Jf4Auf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RX8ZDEAAAA2wAAAA8AAAAAAAAAAAAAAAAA&#10;nwIAAGRycy9kb3ducmV2LnhtbFBLBQYAAAAABAAEAPcAAACQAwAAAAA=&#10;">
                <v:imagedata r:id="rId11" o:title="" cropbottom="4401f"/>
                <v:path arrowok="t"/>
              </v:shape>
              <v:shape id="รูปภาพ 58" o:spid="_x0000_s1032" type="#_x0000_t75" style="position:absolute;left:47038;top:714;width:10874;height:11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um6HDAAAA2wAAAA8AAABkcnMvZG93bnJldi54bWxET8tqwkAU3Rf8h+EKbopOtFVKdCKiFEsX&#10;2loFl9fMzYNk7oTMNKZ/31kUujyc92rdm1p01LrSsoLpJAJBnFpdcq7g/PU6fgHhPLLG2jIp+CEH&#10;62TwsMJY2zt/UnfyuQgh7GJUUHjfxFK6tCCDbmIb4sBltjXoA2xzqVu8h3BTy1kULaTBkkNDgQ1t&#10;C0qr07dR8NFVz/vr7bw/Zgd+3HXvlX+6REqNhv1mCcJT7//Ff+43rWAexoYv4QfI5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u6bocMAAADbAAAADwAAAAAAAAAAAAAAAACf&#10;AgAAZHJzL2Rvd25yZXYueG1sUEsFBgAAAAAEAAQA9wAAAI8DAAAAAA==&#10;">
                <v:imagedata r:id="rId12" o:title=""/>
                <v:path arrowok="t"/>
              </v:shape>
              <w10:wrap type="tight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3002" w:rsidRDefault="00F13002" w:rsidP="00E55F6A">
      <w:pPr>
        <w:spacing w:after="0" w:line="240" w:lineRule="auto"/>
      </w:pPr>
      <w:r>
        <w:separator/>
      </w:r>
    </w:p>
  </w:footnote>
  <w:footnote w:type="continuationSeparator" w:id="0">
    <w:p w:rsidR="00F13002" w:rsidRDefault="00F13002" w:rsidP="00E55F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28C9" w:rsidRPr="000B485C" w:rsidRDefault="00F228C9">
    <w:pPr>
      <w:pStyle w:val="a3"/>
      <w:jc w:val="right"/>
      <w:rPr>
        <w:rFonts w:ascii="TH SarabunPSK" w:hAnsi="TH SarabunPSK" w:cs="TH SarabunPSK"/>
        <w:b/>
        <w:bCs/>
        <w:color w:val="FFFF00"/>
        <w:sz w:val="36"/>
        <w:szCs w:val="44"/>
      </w:rPr>
    </w:pPr>
    <w:r w:rsidRPr="000B485C">
      <w:rPr>
        <w:noProof/>
        <w:color w:val="FFFF00"/>
      </w:rPr>
      <w:drawing>
        <wp:anchor distT="0" distB="0" distL="114300" distR="114300" simplePos="0" relativeHeight="251667456" behindDoc="1" locked="0" layoutInCell="1" allowOverlap="1" wp14:anchorId="7505BAD3" wp14:editId="77DD19B3">
          <wp:simplePos x="0" y="0"/>
          <wp:positionH relativeFrom="column">
            <wp:posOffset>5416550</wp:posOffset>
          </wp:positionH>
          <wp:positionV relativeFrom="paragraph">
            <wp:posOffset>-186055</wp:posOffset>
          </wp:positionV>
          <wp:extent cx="462915" cy="543560"/>
          <wp:effectExtent l="0" t="0" r="0" b="8890"/>
          <wp:wrapTight wrapText="bothSides">
            <wp:wrapPolygon edited="0">
              <wp:start x="7111" y="0"/>
              <wp:lineTo x="0" y="7570"/>
              <wp:lineTo x="0" y="18925"/>
              <wp:lineTo x="7111" y="21196"/>
              <wp:lineTo x="15111" y="21196"/>
              <wp:lineTo x="20444" y="16654"/>
              <wp:lineTo x="20444" y="7570"/>
              <wp:lineTo x="11556" y="0"/>
              <wp:lineTo x="7111" y="0"/>
            </wp:wrapPolygon>
          </wp:wrapTight>
          <wp:docPr id="251" name="รูปภาพ 2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ngosteen-2548694_960_72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2915" cy="5435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5648" behindDoc="1" locked="0" layoutInCell="1" allowOverlap="1" wp14:anchorId="782FDB57" wp14:editId="5EFE876C">
          <wp:simplePos x="0" y="0"/>
          <wp:positionH relativeFrom="column">
            <wp:posOffset>2580640</wp:posOffset>
          </wp:positionH>
          <wp:positionV relativeFrom="paragraph">
            <wp:posOffset>-449580</wp:posOffset>
          </wp:positionV>
          <wp:extent cx="2499995" cy="1444625"/>
          <wp:effectExtent l="0" t="0" r="0" b="3175"/>
          <wp:wrapTight wrapText="bothSides">
            <wp:wrapPolygon edited="0">
              <wp:start x="0" y="0"/>
              <wp:lineTo x="0" y="21363"/>
              <wp:lineTo x="21397" y="21363"/>
              <wp:lineTo x="21397" y="0"/>
              <wp:lineTo x="0" y="0"/>
            </wp:wrapPolygon>
          </wp:wrapTight>
          <wp:docPr id="289" name="รูปภาพ 2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s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010"/>
                  <a:stretch/>
                </pic:blipFill>
                <pic:spPr bwMode="auto">
                  <a:xfrm>
                    <a:off x="0" y="0"/>
                    <a:ext cx="2499995" cy="14446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fldChar w:fldCharType="begin"/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instrText>PAGE   \* MERGEFORMAT</w:instrText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fldChar w:fldCharType="separate"/>
    </w:r>
    <w:r w:rsidR="0036385A" w:rsidRPr="0036385A">
      <w:rPr>
        <w:rFonts w:ascii="TH SarabunPSK" w:hAnsi="TH SarabunPSK" w:cs="TH SarabunPSK"/>
        <w:b/>
        <w:bCs/>
        <w:noProof/>
        <w:color w:val="FFFF00"/>
        <w:sz w:val="36"/>
        <w:szCs w:val="36"/>
        <w:cs/>
        <w:lang w:val="th-TH"/>
      </w:rPr>
      <w:t>ข</w:t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fldChar w:fldCharType="end"/>
    </w:r>
  </w:p>
  <w:p w:rsidR="00F228C9" w:rsidRDefault="00F228C9" w:rsidP="00E14DDD">
    <w:pPr>
      <w:pStyle w:val="a3"/>
    </w:pPr>
    <w:r w:rsidRPr="000B485C">
      <w:rPr>
        <w:noProof/>
        <w:color w:val="FFFF00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59E2CF3" wp14:editId="002F43A4">
              <wp:simplePos x="0" y="0"/>
              <wp:positionH relativeFrom="column">
                <wp:posOffset>1446836</wp:posOffset>
              </wp:positionH>
              <wp:positionV relativeFrom="paragraph">
                <wp:posOffset>95652</wp:posOffset>
              </wp:positionV>
              <wp:extent cx="3344642" cy="833120"/>
              <wp:effectExtent l="0" t="0" r="0" b="5080"/>
              <wp:wrapNone/>
              <wp:docPr id="307" name="กล่องข้อความ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4642" cy="8331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228C9" w:rsidRPr="00390A5D" w:rsidRDefault="00F228C9" w:rsidP="00AA43F2">
                          <w:pPr>
                            <w:spacing w:after="0" w:line="240" w:lineRule="auto"/>
                            <w:jc w:val="right"/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</w:rPr>
                          </w:pPr>
                          <w:r w:rsidRPr="00390A5D">
                            <w:rPr>
                              <w:rFonts w:ascii="TH SarabunPSK" w:hAnsi="TH SarabunPSK" w:cs="TH SarabunPSK" w:hint="cs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 xml:space="preserve">               แบบ</w:t>
                          </w:r>
                          <w:r w:rsidRPr="00390A5D"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>ฝึกทักษะคณิตศาสตร์</w:t>
                          </w:r>
                        </w:p>
                        <w:p w:rsidR="00F228C9" w:rsidRPr="00390A5D" w:rsidRDefault="00F228C9" w:rsidP="00AA43F2">
                          <w:pPr>
                            <w:spacing w:after="0" w:line="240" w:lineRule="auto"/>
                            <w:jc w:val="right"/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</w:pPr>
                          <w:r w:rsidRPr="00390A5D">
                            <w:rPr>
                              <w:rFonts w:ascii="TH SarabunPSK" w:hAnsi="TH SarabunPSK" w:cs="TH SarabunPSK" w:hint="cs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>เล่ม</w:t>
                          </w:r>
                          <w:r w:rsidRPr="00390A5D"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 xml:space="preserve">ที่ </w:t>
                          </w:r>
                          <w:r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</w:rPr>
                            <w:t>1</w:t>
                          </w:r>
                          <w:r w:rsidRPr="00390A5D"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</w:rPr>
                            <w:t xml:space="preserve"> </w:t>
                          </w: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>ความหมายของความน่าจะเป็น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กล่องข้อความ 2" o:spid="_x0000_s1094" type="#_x0000_t202" style="position:absolute;margin-left:113.9pt;margin-top:7.55pt;width:263.35pt;height:65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" filled="f" stroked="f">
              <v:textbox>
                <w:txbxContent>
                  <w:p w:rsidR="00F228C9" w:rsidRPr="00390A5D" w:rsidRDefault="00F228C9" w:rsidP="00AA43F2">
                    <w:pPr>
                      <w:spacing w:after="0" w:line="240" w:lineRule="auto"/>
                      <w:jc w:val="right"/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</w:rPr>
                    </w:pPr>
                    <w:r w:rsidRPr="00390A5D">
                      <w:rPr>
                        <w:rFonts w:ascii="TH SarabunPSK" w:hAnsi="TH SarabunPSK" w:cs="TH SarabunPSK" w:hint="cs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 xml:space="preserve">               แบบ</w:t>
                    </w:r>
                    <w:r w:rsidRPr="00390A5D"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>ฝึกทักษะคณิตศาสตร์</w:t>
                    </w:r>
                  </w:p>
                  <w:p w:rsidR="00F228C9" w:rsidRPr="00390A5D" w:rsidRDefault="00F228C9" w:rsidP="00AA43F2">
                    <w:pPr>
                      <w:spacing w:after="0" w:line="240" w:lineRule="auto"/>
                      <w:jc w:val="right"/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</w:pPr>
                    <w:r w:rsidRPr="00390A5D">
                      <w:rPr>
                        <w:rFonts w:ascii="TH SarabunPSK" w:hAnsi="TH SarabunPSK" w:cs="TH SarabunPSK" w:hint="cs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>เล่ม</w:t>
                    </w:r>
                    <w:r w:rsidRPr="00390A5D"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 xml:space="preserve">ที่ </w:t>
                    </w:r>
                    <w:r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</w:rPr>
                      <w:t>1</w:t>
                    </w:r>
                    <w:r w:rsidRPr="00390A5D"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</w:rPr>
                      <w:t xml:space="preserve"> </w:t>
                    </w:r>
                    <w:r>
                      <w:rPr>
                        <w:rFonts w:ascii="TH SarabunPSK" w:hAnsi="TH SarabunPSK" w:cs="TH SarabunPSK" w:hint="cs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>ความหมายของความน่าจะเป็น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76672" behindDoc="1" locked="0" layoutInCell="1" allowOverlap="1" wp14:anchorId="3042AA7E" wp14:editId="08937B4B">
          <wp:simplePos x="0" y="0"/>
          <wp:positionH relativeFrom="column">
            <wp:posOffset>222885</wp:posOffset>
          </wp:positionH>
          <wp:positionV relativeFrom="paragraph">
            <wp:posOffset>66675</wp:posOffset>
          </wp:positionV>
          <wp:extent cx="1143635" cy="1017905"/>
          <wp:effectExtent l="0" t="0" r="0" b="0"/>
          <wp:wrapTight wrapText="bothSides">
            <wp:wrapPolygon edited="0">
              <wp:start x="0" y="0"/>
              <wp:lineTo x="0" y="21021"/>
              <wp:lineTo x="21228" y="21021"/>
              <wp:lineTo x="21228" y="0"/>
              <wp:lineTo x="0" y="0"/>
            </wp:wrapPolygon>
          </wp:wrapTight>
          <wp:docPr id="292" name="รูปภาพ 2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3d68f0819b026be4b3c71d14acabcc--free-clipart-images-art-clipart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635" cy="1017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228C9" w:rsidRDefault="00F228C9" w:rsidP="00E14DDD">
    <w:pPr>
      <w:pStyle w:val="a3"/>
    </w:pPr>
  </w:p>
  <w:p w:rsidR="00F228C9" w:rsidRDefault="00F228C9" w:rsidP="00E14DDD">
    <w:pPr>
      <w:pStyle w:val="a3"/>
    </w:pPr>
  </w:p>
  <w:p w:rsidR="00F228C9" w:rsidRDefault="00F228C9" w:rsidP="00E14DDD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1CEDB41B" wp14:editId="66232AB3">
              <wp:simplePos x="0" y="0"/>
              <wp:positionH relativeFrom="column">
                <wp:posOffset>-167640</wp:posOffset>
              </wp:positionH>
              <wp:positionV relativeFrom="paragraph">
                <wp:posOffset>150495</wp:posOffset>
              </wp:positionV>
              <wp:extent cx="6334125" cy="8793480"/>
              <wp:effectExtent l="0" t="0" r="28575" b="26670"/>
              <wp:wrapNone/>
              <wp:docPr id="1" name="สี่เหลี่ยมผืนผ้ามุมมน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334125" cy="879348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noFill/>
                      <a:ln w="19050" algn="ctr">
                        <a:solidFill>
                          <a:srgbClr val="92D05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สี่เหลี่ยมผืนผ้ามุมมน 2" o:spid="_x0000_s1026" style="position:absolute;margin-left:-13.2pt;margin-top:11.85pt;width:498.75pt;height:692.4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" filled="f" strokecolor="#92d050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7A56FC"/>
    <w:multiLevelType w:val="hybridMultilevel"/>
    <w:tmpl w:val="E820A45E"/>
    <w:lvl w:ilvl="0" w:tplc="3AB6D018">
      <w:start w:val="3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5B395245"/>
    <w:multiLevelType w:val="hybridMultilevel"/>
    <w:tmpl w:val="B69E3B74"/>
    <w:lvl w:ilvl="0" w:tplc="143C8BC6">
      <w:start w:val="1"/>
      <w:numFmt w:val="decimal"/>
      <w:lvlText w:val="%1."/>
      <w:lvlJc w:val="left"/>
      <w:pPr>
        <w:ind w:left="1080" w:hanging="360"/>
      </w:pPr>
      <w:rPr>
        <w:sz w:val="32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770D09B9"/>
    <w:multiLevelType w:val="hybridMultilevel"/>
    <w:tmpl w:val="837A598E"/>
    <w:lvl w:ilvl="0" w:tplc="30F693BA">
      <w:start w:val="1"/>
      <w:numFmt w:val="thaiLetters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>
      <o:colormru v:ext="edit" colors="#f06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F6A"/>
    <w:rsid w:val="00033D63"/>
    <w:rsid w:val="00035E5B"/>
    <w:rsid w:val="000801EC"/>
    <w:rsid w:val="000968B3"/>
    <w:rsid w:val="000B485C"/>
    <w:rsid w:val="000B5B8C"/>
    <w:rsid w:val="000D5817"/>
    <w:rsid w:val="00101E18"/>
    <w:rsid w:val="00106409"/>
    <w:rsid w:val="00117430"/>
    <w:rsid w:val="00131D48"/>
    <w:rsid w:val="001336B6"/>
    <w:rsid w:val="00175FAA"/>
    <w:rsid w:val="001902F9"/>
    <w:rsid w:val="001A04F9"/>
    <w:rsid w:val="001C415B"/>
    <w:rsid w:val="001D6E59"/>
    <w:rsid w:val="001E51DE"/>
    <w:rsid w:val="001E6654"/>
    <w:rsid w:val="00205239"/>
    <w:rsid w:val="00235D9C"/>
    <w:rsid w:val="00255EE5"/>
    <w:rsid w:val="00261A0C"/>
    <w:rsid w:val="00265CA2"/>
    <w:rsid w:val="00267E87"/>
    <w:rsid w:val="00287606"/>
    <w:rsid w:val="00294F34"/>
    <w:rsid w:val="002D053A"/>
    <w:rsid w:val="002D3C09"/>
    <w:rsid w:val="002E0B64"/>
    <w:rsid w:val="002E5E74"/>
    <w:rsid w:val="002E72C9"/>
    <w:rsid w:val="002F74F5"/>
    <w:rsid w:val="00305987"/>
    <w:rsid w:val="00313BD6"/>
    <w:rsid w:val="00361605"/>
    <w:rsid w:val="0036385A"/>
    <w:rsid w:val="00386455"/>
    <w:rsid w:val="00390A5D"/>
    <w:rsid w:val="003A74F5"/>
    <w:rsid w:val="003E4EAB"/>
    <w:rsid w:val="004554CE"/>
    <w:rsid w:val="00463944"/>
    <w:rsid w:val="00464DF6"/>
    <w:rsid w:val="004934B9"/>
    <w:rsid w:val="004C6A17"/>
    <w:rsid w:val="004F42EE"/>
    <w:rsid w:val="00502959"/>
    <w:rsid w:val="005360D0"/>
    <w:rsid w:val="00536C10"/>
    <w:rsid w:val="00564B50"/>
    <w:rsid w:val="00574B42"/>
    <w:rsid w:val="00577E4E"/>
    <w:rsid w:val="005826D9"/>
    <w:rsid w:val="005913B5"/>
    <w:rsid w:val="005925D5"/>
    <w:rsid w:val="006018BF"/>
    <w:rsid w:val="00621450"/>
    <w:rsid w:val="00624F4E"/>
    <w:rsid w:val="00636512"/>
    <w:rsid w:val="00655A6D"/>
    <w:rsid w:val="006567E8"/>
    <w:rsid w:val="0066681B"/>
    <w:rsid w:val="006958FE"/>
    <w:rsid w:val="006C4CCB"/>
    <w:rsid w:val="006D4A81"/>
    <w:rsid w:val="006F2F68"/>
    <w:rsid w:val="006F61AE"/>
    <w:rsid w:val="0070426C"/>
    <w:rsid w:val="007116B8"/>
    <w:rsid w:val="00715689"/>
    <w:rsid w:val="007165B8"/>
    <w:rsid w:val="00727CF0"/>
    <w:rsid w:val="00731FFF"/>
    <w:rsid w:val="007346C6"/>
    <w:rsid w:val="00754C8A"/>
    <w:rsid w:val="00756661"/>
    <w:rsid w:val="00766C31"/>
    <w:rsid w:val="00791EC3"/>
    <w:rsid w:val="007B5325"/>
    <w:rsid w:val="007C0DD4"/>
    <w:rsid w:val="007C5AEE"/>
    <w:rsid w:val="007C5B88"/>
    <w:rsid w:val="0080093B"/>
    <w:rsid w:val="008336DE"/>
    <w:rsid w:val="00836B71"/>
    <w:rsid w:val="00845EAD"/>
    <w:rsid w:val="008677B1"/>
    <w:rsid w:val="00873AD4"/>
    <w:rsid w:val="008767EE"/>
    <w:rsid w:val="00877EC2"/>
    <w:rsid w:val="00884F2D"/>
    <w:rsid w:val="0089256C"/>
    <w:rsid w:val="008A36B7"/>
    <w:rsid w:val="008C6EB2"/>
    <w:rsid w:val="008F6669"/>
    <w:rsid w:val="00915AA7"/>
    <w:rsid w:val="009242FC"/>
    <w:rsid w:val="00930BB0"/>
    <w:rsid w:val="00940C63"/>
    <w:rsid w:val="00976AB0"/>
    <w:rsid w:val="00996F70"/>
    <w:rsid w:val="009A5155"/>
    <w:rsid w:val="009B61EB"/>
    <w:rsid w:val="009E208E"/>
    <w:rsid w:val="009F62A1"/>
    <w:rsid w:val="00A17E6C"/>
    <w:rsid w:val="00A36271"/>
    <w:rsid w:val="00A5332F"/>
    <w:rsid w:val="00A87E16"/>
    <w:rsid w:val="00AA43F2"/>
    <w:rsid w:val="00AB1778"/>
    <w:rsid w:val="00AB3009"/>
    <w:rsid w:val="00AC5A06"/>
    <w:rsid w:val="00AC7B1E"/>
    <w:rsid w:val="00AD06F5"/>
    <w:rsid w:val="00AE3606"/>
    <w:rsid w:val="00AE3A86"/>
    <w:rsid w:val="00B074EF"/>
    <w:rsid w:val="00B12256"/>
    <w:rsid w:val="00B13271"/>
    <w:rsid w:val="00B21368"/>
    <w:rsid w:val="00B54806"/>
    <w:rsid w:val="00B57157"/>
    <w:rsid w:val="00B67E7F"/>
    <w:rsid w:val="00B80FCF"/>
    <w:rsid w:val="00B872B4"/>
    <w:rsid w:val="00BC097F"/>
    <w:rsid w:val="00BE47B6"/>
    <w:rsid w:val="00BF79A3"/>
    <w:rsid w:val="00C03DD3"/>
    <w:rsid w:val="00C43097"/>
    <w:rsid w:val="00C46762"/>
    <w:rsid w:val="00C50812"/>
    <w:rsid w:val="00C50990"/>
    <w:rsid w:val="00C751A9"/>
    <w:rsid w:val="00C800AB"/>
    <w:rsid w:val="00C81324"/>
    <w:rsid w:val="00C8541E"/>
    <w:rsid w:val="00CB0BB7"/>
    <w:rsid w:val="00CE1CA5"/>
    <w:rsid w:val="00CE2138"/>
    <w:rsid w:val="00CE73B3"/>
    <w:rsid w:val="00CF3E97"/>
    <w:rsid w:val="00D17C1B"/>
    <w:rsid w:val="00D2589D"/>
    <w:rsid w:val="00D26019"/>
    <w:rsid w:val="00D419F5"/>
    <w:rsid w:val="00D54E20"/>
    <w:rsid w:val="00D55A0B"/>
    <w:rsid w:val="00D55E0A"/>
    <w:rsid w:val="00D6515C"/>
    <w:rsid w:val="00D7085D"/>
    <w:rsid w:val="00D81811"/>
    <w:rsid w:val="00D918DC"/>
    <w:rsid w:val="00D946FD"/>
    <w:rsid w:val="00DA119E"/>
    <w:rsid w:val="00DB6FCE"/>
    <w:rsid w:val="00DC64EA"/>
    <w:rsid w:val="00DD44D5"/>
    <w:rsid w:val="00DD5497"/>
    <w:rsid w:val="00DF4A5A"/>
    <w:rsid w:val="00E14DDD"/>
    <w:rsid w:val="00E16518"/>
    <w:rsid w:val="00E435FB"/>
    <w:rsid w:val="00E44B5A"/>
    <w:rsid w:val="00E475EE"/>
    <w:rsid w:val="00E55F6A"/>
    <w:rsid w:val="00E60FF0"/>
    <w:rsid w:val="00E64B29"/>
    <w:rsid w:val="00E67774"/>
    <w:rsid w:val="00E677FC"/>
    <w:rsid w:val="00E73124"/>
    <w:rsid w:val="00E7659C"/>
    <w:rsid w:val="00E97D2F"/>
    <w:rsid w:val="00EC73B4"/>
    <w:rsid w:val="00EF022C"/>
    <w:rsid w:val="00EF0F22"/>
    <w:rsid w:val="00F13002"/>
    <w:rsid w:val="00F154B2"/>
    <w:rsid w:val="00F228C9"/>
    <w:rsid w:val="00F30BF4"/>
    <w:rsid w:val="00F416F2"/>
    <w:rsid w:val="00F44F7A"/>
    <w:rsid w:val="00F56AAB"/>
    <w:rsid w:val="00F802B0"/>
    <w:rsid w:val="00FE016F"/>
    <w:rsid w:val="00FE5935"/>
    <w:rsid w:val="00FF4457"/>
    <w:rsid w:val="00FF4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f06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55F6A"/>
  </w:style>
  <w:style w:type="paragraph" w:styleId="a5">
    <w:name w:val="footer"/>
    <w:basedOn w:val="a"/>
    <w:link w:val="a6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55F6A"/>
  </w:style>
  <w:style w:type="paragraph" w:styleId="a7">
    <w:name w:val="Balloon Text"/>
    <w:basedOn w:val="a"/>
    <w:link w:val="a8"/>
    <w:uiPriority w:val="99"/>
    <w:semiHidden/>
    <w:unhideWhenUsed/>
    <w:rsid w:val="00E55F6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link w:val="a7"/>
    <w:uiPriority w:val="99"/>
    <w:semiHidden/>
    <w:rsid w:val="00E55F6A"/>
    <w:rPr>
      <w:rFonts w:ascii="Tahoma" w:hAnsi="Tahoma" w:cs="Angsana New"/>
      <w:sz w:val="16"/>
      <w:szCs w:val="20"/>
    </w:rPr>
  </w:style>
  <w:style w:type="table" w:styleId="-1">
    <w:name w:val="Light Shading Accent 1"/>
    <w:basedOn w:val="a1"/>
    <w:uiPriority w:val="60"/>
    <w:rsid w:val="00D26019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1-4">
    <w:name w:val="Medium List 1 Accent 4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6">
    <w:name w:val="Medium List 1 Accent 6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paragraph" w:styleId="a9">
    <w:name w:val="List Paragraph"/>
    <w:basedOn w:val="a"/>
    <w:uiPriority w:val="34"/>
    <w:qFormat/>
    <w:rsid w:val="009B61EB"/>
    <w:pPr>
      <w:ind w:left="720"/>
      <w:contextualSpacing/>
    </w:pPr>
  </w:style>
  <w:style w:type="table" w:styleId="aa">
    <w:name w:val="Table Grid"/>
    <w:basedOn w:val="a1"/>
    <w:uiPriority w:val="39"/>
    <w:rsid w:val="00A533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55F6A"/>
  </w:style>
  <w:style w:type="paragraph" w:styleId="a5">
    <w:name w:val="footer"/>
    <w:basedOn w:val="a"/>
    <w:link w:val="a6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55F6A"/>
  </w:style>
  <w:style w:type="paragraph" w:styleId="a7">
    <w:name w:val="Balloon Text"/>
    <w:basedOn w:val="a"/>
    <w:link w:val="a8"/>
    <w:uiPriority w:val="99"/>
    <w:semiHidden/>
    <w:unhideWhenUsed/>
    <w:rsid w:val="00E55F6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link w:val="a7"/>
    <w:uiPriority w:val="99"/>
    <w:semiHidden/>
    <w:rsid w:val="00E55F6A"/>
    <w:rPr>
      <w:rFonts w:ascii="Tahoma" w:hAnsi="Tahoma" w:cs="Angsana New"/>
      <w:sz w:val="16"/>
      <w:szCs w:val="20"/>
    </w:rPr>
  </w:style>
  <w:style w:type="table" w:styleId="-1">
    <w:name w:val="Light Shading Accent 1"/>
    <w:basedOn w:val="a1"/>
    <w:uiPriority w:val="60"/>
    <w:rsid w:val="00D26019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1-4">
    <w:name w:val="Medium List 1 Accent 4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6">
    <w:name w:val="Medium List 1 Accent 6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paragraph" w:styleId="a9">
    <w:name w:val="List Paragraph"/>
    <w:basedOn w:val="a"/>
    <w:uiPriority w:val="34"/>
    <w:qFormat/>
    <w:rsid w:val="009B61EB"/>
    <w:pPr>
      <w:ind w:left="720"/>
      <w:contextualSpacing/>
    </w:pPr>
  </w:style>
  <w:style w:type="table" w:styleId="aa">
    <w:name w:val="Table Grid"/>
    <w:basedOn w:val="a1"/>
    <w:uiPriority w:val="39"/>
    <w:rsid w:val="00A533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microsoft.com/office/2007/relationships/stylesWithEffects" Target="stylesWithEffects.xml"/><Relationship Id="rId10" Type="http://schemas.openxmlformats.org/officeDocument/2006/relationships/image" Target="media/image1.w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10.png"/><Relationship Id="rId3" Type="http://schemas.openxmlformats.org/officeDocument/2006/relationships/image" Target="media/image7.jpg"/><Relationship Id="rId7" Type="http://schemas.openxmlformats.org/officeDocument/2006/relationships/image" Target="media/image100.jpeg"/><Relationship Id="rId12" Type="http://schemas.openxmlformats.org/officeDocument/2006/relationships/image" Target="media/image15.jpeg"/><Relationship Id="rId2" Type="http://schemas.openxmlformats.org/officeDocument/2006/relationships/image" Target="media/image6.png"/><Relationship Id="rId1" Type="http://schemas.openxmlformats.org/officeDocument/2006/relationships/image" Target="media/image5.jpg"/><Relationship Id="rId6" Type="http://schemas.openxmlformats.org/officeDocument/2006/relationships/image" Target="media/image10.jpg"/><Relationship Id="rId11" Type="http://schemas.openxmlformats.org/officeDocument/2006/relationships/image" Target="media/image140.png"/><Relationship Id="rId5" Type="http://schemas.openxmlformats.org/officeDocument/2006/relationships/image" Target="media/image9.png"/><Relationship Id="rId10" Type="http://schemas.openxmlformats.org/officeDocument/2006/relationships/image" Target="media/image130.png"/><Relationship Id="rId4" Type="http://schemas.openxmlformats.org/officeDocument/2006/relationships/image" Target="media/image8.png"/><Relationship Id="rId9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OM\AppData\Local\Chemistry%20Add-in%20for%20Word\Chemistry%20Gallery\Chem4Word.dotx" TargetMode="Externa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ntrolsStorage xmlns="urn:schemas-microsoft-com.VSTO2008Demos.ControlsStorage">
  <Controls>AAEAAAD/////AQAAAAAAAAAMAgAAAEVDaGVtNFdvcmQuQ29yZSwgVmVyc2lvbj0xLjAuMC4wLCBDdWx0dXJlPW5ldXRyYWwsIFB1YmxpY0tleVRva2VuPW51bGwHAQAAAAABAAAAAAAAAAQgQ2hlbTRXb3JkLkNvcmUuQ29udHJvbFByb3BlcnRpZXMCAAAACw==</Controls>
</Controls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8FB49D-C679-47F7-A481-96CDFA4497F6}">
  <ds:schemaRefs>
    <ds:schemaRef ds:uri="urn:schemas-microsoft-com.VSTO2008Demos.ControlsStorage"/>
  </ds:schemaRefs>
</ds:datastoreItem>
</file>

<file path=customXml/itemProps2.xml><?xml version="1.0" encoding="utf-8"?>
<ds:datastoreItem xmlns:ds="http://schemas.openxmlformats.org/officeDocument/2006/customXml" ds:itemID="{14148ED8-500B-40D2-B466-9889BC04F5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Chem4Word</Template>
  <TotalTime>22</TotalTime>
  <Pages>3</Pages>
  <Words>341</Words>
  <Characters>1945</Characters>
  <Application>Microsoft Office Word</Application>
  <DocSecurity>0</DocSecurity>
  <Lines>16</Lines>
  <Paragraphs>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ชุดที่ 1 กฎเกณฑ์เบื้องต้นเกี่ยวกับการนับ</vt:lpstr>
    </vt:vector>
  </TitlesOfParts>
  <Company>ชุดฝึกทักษะคณิตศาสตร์</Company>
  <LinksUpToDate>false</LinksUpToDate>
  <CharactersWithSpaces>2282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ชุดที่ 1 กฎเกณฑ์เบื้องต้นเกี่ยวกับการนับ</dc:title>
  <dc:creator>Administrator</dc:creator>
  <cp:lastModifiedBy>Dell2</cp:lastModifiedBy>
  <cp:revision>14</cp:revision>
  <cp:lastPrinted>2018-09-12T04:09:00Z</cp:lastPrinted>
  <dcterms:created xsi:type="dcterms:W3CDTF">2018-06-24T03:27:00Z</dcterms:created>
  <dcterms:modified xsi:type="dcterms:W3CDTF">2018-10-02T05:54:00Z</dcterms:modified>
</cp:coreProperties>
</file>